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20055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SOMERSCALES</w:t>
      </w:r>
      <w:r>
        <w:rPr>
          <w:rFonts w:cs="Times New Roman"/>
          <w:szCs w:val="24"/>
        </w:rPr>
        <w:t xml:space="preserve">        (fl.1483)</w:t>
      </w:r>
    </w:p>
    <w:p w14:paraId="5A536770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</w:p>
    <w:p w14:paraId="4CB4141F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</w:p>
    <w:p w14:paraId="3374BA56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= Isabel(q.v.).</w:t>
      </w:r>
    </w:p>
    <w:p w14:paraId="201D3D40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  <w:r w:rsidRPr="00DF11E8">
        <w:rPr>
          <w:rFonts w:cs="Times New Roman"/>
          <w:szCs w:val="24"/>
        </w:rPr>
        <w:t xml:space="preserve">( </w:t>
      </w:r>
      <w:hyperlink r:id="rId6" w:history="1">
        <w:r w:rsidRPr="00DF11E8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 w:rsidRPr="00DF11E8">
        <w:rPr>
          <w:rFonts w:cs="Times New Roman"/>
          <w:szCs w:val="24"/>
        </w:rPr>
        <w:t xml:space="preserve">  )</w:t>
      </w:r>
    </w:p>
    <w:p w14:paraId="1CC38915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</w:p>
    <w:p w14:paraId="146EB363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</w:p>
    <w:p w14:paraId="75E49EC0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They made a plaint of entry de </w:t>
      </w:r>
      <w:proofErr w:type="spellStart"/>
      <w:r>
        <w:rPr>
          <w:rFonts w:cs="Times New Roman"/>
          <w:szCs w:val="24"/>
        </w:rPr>
        <w:t>quibus</w:t>
      </w:r>
      <w:proofErr w:type="spellEnd"/>
      <w:r>
        <w:rPr>
          <w:rFonts w:cs="Times New Roman"/>
          <w:szCs w:val="24"/>
        </w:rPr>
        <w:t xml:space="preserve"> against James </w:t>
      </w:r>
      <w:proofErr w:type="spellStart"/>
      <w:r>
        <w:rPr>
          <w:rFonts w:cs="Times New Roman"/>
          <w:szCs w:val="24"/>
        </w:rPr>
        <w:t>Halywell</w:t>
      </w:r>
      <w:proofErr w:type="spellEnd"/>
      <w:r>
        <w:rPr>
          <w:rFonts w:cs="Times New Roman"/>
          <w:szCs w:val="24"/>
        </w:rPr>
        <w:t>(q.v.), his wife,</w:t>
      </w:r>
    </w:p>
    <w:p w14:paraId="5EAB1805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Alice(q.v.), and John Clerk(q.v.).    (ibid.)</w:t>
      </w:r>
    </w:p>
    <w:p w14:paraId="64C563C9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</w:p>
    <w:p w14:paraId="03920C69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</w:p>
    <w:p w14:paraId="14F2CB53" w14:textId="77777777" w:rsidR="00973077" w:rsidRDefault="00973077" w:rsidP="00973077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July 2025</w:t>
      </w:r>
    </w:p>
    <w:p w14:paraId="1B87DB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7166" w14:textId="77777777" w:rsidR="00973077" w:rsidRDefault="00973077" w:rsidP="009139A6">
      <w:r>
        <w:separator/>
      </w:r>
    </w:p>
  </w:endnote>
  <w:endnote w:type="continuationSeparator" w:id="0">
    <w:p w14:paraId="0ABE1A24" w14:textId="77777777" w:rsidR="00973077" w:rsidRDefault="009730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E48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DF8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841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B3E36" w14:textId="77777777" w:rsidR="00973077" w:rsidRDefault="00973077" w:rsidP="009139A6">
      <w:r>
        <w:separator/>
      </w:r>
    </w:p>
  </w:footnote>
  <w:footnote w:type="continuationSeparator" w:id="0">
    <w:p w14:paraId="74E219D4" w14:textId="77777777" w:rsidR="00973077" w:rsidRDefault="009730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D4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C78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BE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77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73077"/>
    <w:rsid w:val="00A3176C"/>
    <w:rsid w:val="00A47C87"/>
    <w:rsid w:val="00A933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09B04"/>
  <w15:chartTrackingRefBased/>
  <w15:docId w15:val="{BF2EE276-FC2E-4FB1-BC15-C93AB0A03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307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2025-08-02T16:35:00Z</dcterms:created>
  <dcterms:modified xsi:type="dcterms:W3CDTF">2025-08-02T16:36:00Z</dcterms:modified>
</cp:coreProperties>
</file>